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5F643" w14:textId="77777777" w:rsidR="00E65FD9" w:rsidRDefault="00E65FD9" w:rsidP="00E65F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GODYNBOURE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EC54EC4" w14:textId="77777777" w:rsidR="00E65FD9" w:rsidRDefault="00E65FD9" w:rsidP="00E65FD9">
      <w:pPr>
        <w:pStyle w:val="NoSpacing"/>
        <w:rPr>
          <w:rFonts w:cs="Times New Roman"/>
          <w:szCs w:val="24"/>
        </w:rPr>
      </w:pPr>
    </w:p>
    <w:p w14:paraId="526B9ABB" w14:textId="77777777" w:rsidR="00E65FD9" w:rsidRDefault="00E65FD9" w:rsidP="00E65FD9">
      <w:pPr>
        <w:pStyle w:val="NoSpacing"/>
        <w:rPr>
          <w:rFonts w:cs="Times New Roman"/>
          <w:szCs w:val="24"/>
        </w:rPr>
      </w:pPr>
    </w:p>
    <w:p w14:paraId="051BD67F" w14:textId="77777777" w:rsidR="00E65FD9" w:rsidRDefault="00E65FD9" w:rsidP="00E65F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made a plaint of debt against Richard </w:t>
      </w:r>
      <w:proofErr w:type="spellStart"/>
      <w:r>
        <w:rPr>
          <w:rFonts w:cs="Times New Roman"/>
          <w:szCs w:val="24"/>
        </w:rPr>
        <w:t>Herberd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Wordwell</w:t>
      </w:r>
      <w:proofErr w:type="spellEnd"/>
      <w:r>
        <w:rPr>
          <w:rFonts w:cs="Times New Roman"/>
          <w:szCs w:val="24"/>
        </w:rPr>
        <w:t>, Suffolk(q.v.),</w:t>
      </w:r>
    </w:p>
    <w:p w14:paraId="18008275" w14:textId="77777777" w:rsidR="00E65FD9" w:rsidRDefault="00E65FD9" w:rsidP="00E65F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66997E72" w14:textId="77777777" w:rsidR="00E65FD9" w:rsidRDefault="00E65FD9" w:rsidP="00E65F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42C03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2994C13E" w14:textId="77777777" w:rsidR="00E65FD9" w:rsidRDefault="00E65FD9" w:rsidP="00E65FD9">
      <w:pPr>
        <w:pStyle w:val="NoSpacing"/>
        <w:rPr>
          <w:rFonts w:cs="Times New Roman"/>
          <w:szCs w:val="24"/>
        </w:rPr>
      </w:pPr>
    </w:p>
    <w:p w14:paraId="4AC63B98" w14:textId="77777777" w:rsidR="00E65FD9" w:rsidRDefault="00E65FD9" w:rsidP="00E65FD9">
      <w:pPr>
        <w:pStyle w:val="NoSpacing"/>
        <w:rPr>
          <w:rFonts w:cs="Times New Roman"/>
          <w:szCs w:val="24"/>
        </w:rPr>
      </w:pPr>
    </w:p>
    <w:p w14:paraId="31E9086B" w14:textId="77777777" w:rsidR="00E65FD9" w:rsidRDefault="00E65FD9" w:rsidP="00E65F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2024</w:t>
      </w:r>
    </w:p>
    <w:p w14:paraId="248478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C8B47" w14:textId="77777777" w:rsidR="00E65FD9" w:rsidRDefault="00E65FD9" w:rsidP="009139A6">
      <w:r>
        <w:separator/>
      </w:r>
    </w:p>
  </w:endnote>
  <w:endnote w:type="continuationSeparator" w:id="0">
    <w:p w14:paraId="1716D544" w14:textId="77777777" w:rsidR="00E65FD9" w:rsidRDefault="00E65F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799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0DF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064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05569" w14:textId="77777777" w:rsidR="00E65FD9" w:rsidRDefault="00E65FD9" w:rsidP="009139A6">
      <w:r>
        <w:separator/>
      </w:r>
    </w:p>
  </w:footnote>
  <w:footnote w:type="continuationSeparator" w:id="0">
    <w:p w14:paraId="24AE0DC6" w14:textId="77777777" w:rsidR="00E65FD9" w:rsidRDefault="00E65F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6B2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A5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B98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FD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5FD9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7EA62"/>
  <w15:chartTrackingRefBased/>
  <w15:docId w15:val="{3D12B4F1-BF1F-4E2B-B7F0-57F7431D2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5F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2024-06-22T15:13:00Z</dcterms:created>
  <dcterms:modified xsi:type="dcterms:W3CDTF">2024-06-22T15:16:00Z</dcterms:modified>
</cp:coreProperties>
</file>